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ABDE2" w14:textId="77777777" w:rsidR="008C02D4" w:rsidRDefault="008C02D4" w:rsidP="008C02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John BATYN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24C33D34" w14:textId="77777777" w:rsidR="008C02D4" w:rsidRDefault="008C02D4" w:rsidP="008C02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monastery of Torre.</w:t>
      </w:r>
    </w:p>
    <w:p w14:paraId="710FACE9" w14:textId="77777777" w:rsidR="008C02D4" w:rsidRDefault="008C02D4" w:rsidP="008C02D4">
      <w:pPr>
        <w:pStyle w:val="NoSpacing"/>
        <w:rPr>
          <w:rFonts w:cs="Times New Roman"/>
          <w:szCs w:val="24"/>
        </w:rPr>
      </w:pPr>
    </w:p>
    <w:p w14:paraId="01694941" w14:textId="77777777" w:rsidR="008C02D4" w:rsidRDefault="008C02D4" w:rsidP="008C02D4">
      <w:pPr>
        <w:pStyle w:val="NoSpacing"/>
        <w:rPr>
          <w:rFonts w:cs="Times New Roman"/>
          <w:szCs w:val="24"/>
        </w:rPr>
      </w:pPr>
    </w:p>
    <w:p w14:paraId="3F2BF797" w14:textId="77777777" w:rsidR="008C02D4" w:rsidRDefault="008C02D4" w:rsidP="008C02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Sep.1444</w:t>
      </w:r>
      <w:r>
        <w:rPr>
          <w:rFonts w:cs="Times New Roman"/>
          <w:szCs w:val="24"/>
        </w:rPr>
        <w:tab/>
        <w:t xml:space="preserve">He was ordained acolyte in the chapel below the manor of </w:t>
      </w:r>
      <w:proofErr w:type="spellStart"/>
      <w:r>
        <w:rPr>
          <w:rFonts w:cs="Times New Roman"/>
          <w:szCs w:val="24"/>
        </w:rPr>
        <w:t>Radeway</w:t>
      </w:r>
      <w:proofErr w:type="spellEnd"/>
      <w:r>
        <w:rPr>
          <w:rFonts w:cs="Times New Roman"/>
          <w:szCs w:val="24"/>
        </w:rPr>
        <w:t>.</w:t>
      </w:r>
    </w:p>
    <w:p w14:paraId="14C61F72" w14:textId="77777777" w:rsidR="008C02D4" w:rsidRDefault="008C02D4" w:rsidP="008C02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0FB11137" w14:textId="77777777" w:rsidR="008C02D4" w:rsidRDefault="008C02D4" w:rsidP="008C02D4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p.199)</w:t>
      </w:r>
    </w:p>
    <w:p w14:paraId="16EE1252" w14:textId="77777777" w:rsidR="008C02D4" w:rsidRDefault="008C02D4" w:rsidP="008C02D4">
      <w:pPr>
        <w:pStyle w:val="NoSpacing"/>
        <w:rPr>
          <w:rFonts w:cs="Times New Roman"/>
          <w:szCs w:val="24"/>
        </w:rPr>
      </w:pPr>
    </w:p>
    <w:p w14:paraId="46419520" w14:textId="77777777" w:rsidR="008C02D4" w:rsidRDefault="008C02D4" w:rsidP="008C02D4">
      <w:pPr>
        <w:pStyle w:val="NoSpacing"/>
        <w:rPr>
          <w:rFonts w:cs="Times New Roman"/>
          <w:szCs w:val="24"/>
        </w:rPr>
      </w:pPr>
    </w:p>
    <w:p w14:paraId="5D02D573" w14:textId="77777777" w:rsidR="008C02D4" w:rsidRDefault="008C02D4" w:rsidP="008C02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December 2023</w:t>
      </w:r>
    </w:p>
    <w:p w14:paraId="156A75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D6877" w14:textId="77777777" w:rsidR="008C02D4" w:rsidRDefault="008C02D4" w:rsidP="009139A6">
      <w:r>
        <w:separator/>
      </w:r>
    </w:p>
  </w:endnote>
  <w:endnote w:type="continuationSeparator" w:id="0">
    <w:p w14:paraId="65258559" w14:textId="77777777" w:rsidR="008C02D4" w:rsidRDefault="008C02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92D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3262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F9D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18C65" w14:textId="77777777" w:rsidR="008C02D4" w:rsidRDefault="008C02D4" w:rsidP="009139A6">
      <w:r>
        <w:separator/>
      </w:r>
    </w:p>
  </w:footnote>
  <w:footnote w:type="continuationSeparator" w:id="0">
    <w:p w14:paraId="52C333DF" w14:textId="77777777" w:rsidR="008C02D4" w:rsidRDefault="008C02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F63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35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793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2D4"/>
    <w:rsid w:val="000666E0"/>
    <w:rsid w:val="002510B7"/>
    <w:rsid w:val="005C130B"/>
    <w:rsid w:val="00826F5C"/>
    <w:rsid w:val="008C02D4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242B1"/>
  <w15:chartTrackingRefBased/>
  <w15:docId w15:val="{24E4D628-795C-4F86-884E-7D7578A36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2023-12-12T19:48:00Z</dcterms:created>
  <dcterms:modified xsi:type="dcterms:W3CDTF">2023-12-12T19:49:00Z</dcterms:modified>
</cp:coreProperties>
</file>